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6C31A" w14:textId="77777777" w:rsidR="00351DC5" w:rsidRPr="00C8331C" w:rsidRDefault="00351DC5" w:rsidP="00E368C7">
      <w:pPr>
        <w:pStyle w:val="Overskrift1"/>
        <w:rPr>
          <w:sz w:val="40"/>
          <w:szCs w:val="40"/>
        </w:rPr>
      </w:pPr>
      <w:r w:rsidRPr="00C8331C">
        <w:rPr>
          <w:sz w:val="40"/>
          <w:szCs w:val="40"/>
        </w:rPr>
        <w:t xml:space="preserve">Tilbudsbrev med egenerklæring </w:t>
      </w:r>
    </w:p>
    <w:p w14:paraId="6F46E103" w14:textId="457E2C33" w:rsidR="00C8331C" w:rsidRPr="00C8331C" w:rsidRDefault="00C8331C" w:rsidP="00C8331C">
      <w:pPr>
        <w:pStyle w:val="Overskrift2"/>
        <w:rPr>
          <w:sz w:val="36"/>
          <w:szCs w:val="32"/>
        </w:rPr>
      </w:pPr>
      <w:r w:rsidRPr="00C8331C">
        <w:t>Tilbudsbrev</w:t>
      </w:r>
    </w:p>
    <w:p w14:paraId="368F3B48" w14:textId="38577BFC" w:rsidR="00E43ABE" w:rsidRPr="00E368C7" w:rsidRDefault="00351DC5" w:rsidP="00C8331C">
      <w:pPr>
        <w:pStyle w:val="Overskrift3"/>
      </w:pPr>
      <w:r w:rsidRPr="00C8331C">
        <w:t>Opplysninger</w:t>
      </w:r>
      <w:r w:rsidRPr="00E368C7">
        <w:t xml:space="preserve"> om kontaktperson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351DC5" w:rsidRPr="00E368C7" w14:paraId="2ABA2C3A" w14:textId="77777777" w:rsidTr="00351DC5">
        <w:tc>
          <w:tcPr>
            <w:tcW w:w="1555" w:type="dxa"/>
          </w:tcPr>
          <w:p w14:paraId="5A5B1663" w14:textId="75FD3D24" w:rsidR="00351DC5" w:rsidRPr="00E368C7" w:rsidRDefault="00351DC5" w:rsidP="00351DC5">
            <w:pPr>
              <w:rPr>
                <w:rFonts w:ascii="Aptos" w:hAnsi="Aptos"/>
              </w:rPr>
            </w:pPr>
            <w:r w:rsidRPr="00E368C7">
              <w:rPr>
                <w:rFonts w:ascii="Aptos" w:hAnsi="Aptos"/>
              </w:rPr>
              <w:t>Navn</w:t>
            </w:r>
          </w:p>
        </w:tc>
        <w:tc>
          <w:tcPr>
            <w:tcW w:w="7507" w:type="dxa"/>
          </w:tcPr>
          <w:p w14:paraId="7376AC3A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</w:tr>
      <w:tr w:rsidR="00351DC5" w:rsidRPr="00E368C7" w14:paraId="77FAD504" w14:textId="77777777" w:rsidTr="00351DC5">
        <w:tc>
          <w:tcPr>
            <w:tcW w:w="1555" w:type="dxa"/>
          </w:tcPr>
          <w:p w14:paraId="433F69FD" w14:textId="58D1E662" w:rsidR="00351DC5" w:rsidRPr="00E368C7" w:rsidRDefault="00351DC5" w:rsidP="00351DC5">
            <w:pPr>
              <w:rPr>
                <w:rFonts w:ascii="Aptos" w:hAnsi="Aptos"/>
              </w:rPr>
            </w:pPr>
            <w:r w:rsidRPr="00E368C7">
              <w:rPr>
                <w:rFonts w:ascii="Aptos" w:hAnsi="Aptos"/>
              </w:rPr>
              <w:t>Stilling</w:t>
            </w:r>
          </w:p>
        </w:tc>
        <w:tc>
          <w:tcPr>
            <w:tcW w:w="7507" w:type="dxa"/>
          </w:tcPr>
          <w:p w14:paraId="72D1DC3C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</w:tr>
      <w:tr w:rsidR="00351DC5" w:rsidRPr="00E368C7" w14:paraId="65B55EA9" w14:textId="77777777" w:rsidTr="00351DC5">
        <w:tc>
          <w:tcPr>
            <w:tcW w:w="1555" w:type="dxa"/>
          </w:tcPr>
          <w:p w14:paraId="6CCAF7F5" w14:textId="5CA5952E" w:rsidR="00351DC5" w:rsidRPr="00E368C7" w:rsidRDefault="00351DC5" w:rsidP="00351DC5">
            <w:pPr>
              <w:rPr>
                <w:rFonts w:ascii="Aptos" w:hAnsi="Aptos"/>
              </w:rPr>
            </w:pPr>
            <w:r w:rsidRPr="00E368C7">
              <w:rPr>
                <w:rFonts w:ascii="Aptos" w:hAnsi="Aptos"/>
              </w:rPr>
              <w:t>Epost</w:t>
            </w:r>
          </w:p>
        </w:tc>
        <w:tc>
          <w:tcPr>
            <w:tcW w:w="7507" w:type="dxa"/>
          </w:tcPr>
          <w:p w14:paraId="4197556F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</w:tr>
      <w:tr w:rsidR="00351DC5" w:rsidRPr="00E368C7" w14:paraId="0715218E" w14:textId="77777777" w:rsidTr="00351DC5">
        <w:tc>
          <w:tcPr>
            <w:tcW w:w="1555" w:type="dxa"/>
          </w:tcPr>
          <w:p w14:paraId="79FD6357" w14:textId="252C0746" w:rsidR="00351DC5" w:rsidRPr="00E368C7" w:rsidRDefault="00351DC5" w:rsidP="00351DC5">
            <w:pPr>
              <w:rPr>
                <w:rFonts w:ascii="Aptos" w:hAnsi="Aptos"/>
              </w:rPr>
            </w:pPr>
            <w:r w:rsidRPr="00E368C7">
              <w:rPr>
                <w:rFonts w:ascii="Aptos" w:hAnsi="Aptos"/>
              </w:rPr>
              <w:t>Telefon</w:t>
            </w:r>
          </w:p>
        </w:tc>
        <w:tc>
          <w:tcPr>
            <w:tcW w:w="7507" w:type="dxa"/>
          </w:tcPr>
          <w:p w14:paraId="08D8FAAB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</w:tr>
    </w:tbl>
    <w:p w14:paraId="3FAEFB36" w14:textId="77777777" w:rsidR="00351DC5" w:rsidRPr="00E368C7" w:rsidRDefault="00351DC5" w:rsidP="00351DC5">
      <w:pPr>
        <w:rPr>
          <w:rFonts w:ascii="Aptos" w:hAnsi="Aptos"/>
        </w:rPr>
      </w:pPr>
    </w:p>
    <w:p w14:paraId="47DB2C7D" w14:textId="2F404C3C" w:rsidR="00E43ABE" w:rsidRPr="00C8331C" w:rsidRDefault="00351DC5" w:rsidP="00C8331C">
      <w:pPr>
        <w:pStyle w:val="Overskrift3"/>
      </w:pPr>
      <w:r w:rsidRPr="00C8331C">
        <w:t>Opplysninger om forbehold</w:t>
      </w:r>
    </w:p>
    <w:p w14:paraId="5EADE2FD" w14:textId="77777777" w:rsidR="00351DC5" w:rsidRPr="00E368C7" w:rsidRDefault="00351DC5" w:rsidP="00351DC5">
      <w:pPr>
        <w:spacing w:after="0"/>
        <w:rPr>
          <w:rFonts w:ascii="Aptos" w:hAnsi="Aptos"/>
          <w:szCs w:val="24"/>
        </w:rPr>
      </w:pPr>
      <w:r w:rsidRPr="00E368C7">
        <w:rPr>
          <w:rFonts w:ascii="Aptos" w:hAnsi="Aptos"/>
          <w:szCs w:val="24"/>
        </w:rPr>
        <w:t xml:space="preserve">SETT KUN ETT KRYSS: </w:t>
      </w:r>
    </w:p>
    <w:p w14:paraId="5EE08763" w14:textId="104A7B60" w:rsidR="00351DC5" w:rsidRPr="00E368C7" w:rsidRDefault="00387E1C" w:rsidP="00351DC5">
      <w:pPr>
        <w:spacing w:after="0"/>
        <w:ind w:left="426" w:hanging="426"/>
        <w:rPr>
          <w:rFonts w:ascii="Aptos" w:hAnsi="Aptos"/>
          <w:szCs w:val="24"/>
        </w:rPr>
      </w:pPr>
      <w:sdt>
        <w:sdtPr>
          <w:rPr>
            <w:rFonts w:ascii="Aptos" w:hAnsi="Aptos"/>
            <w:szCs w:val="24"/>
          </w:rPr>
          <w:id w:val="-1363199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1DC5" w:rsidRPr="00E368C7">
            <w:rPr>
              <w:rFonts w:ascii="Aptos" w:eastAsia="MS Gothic" w:hAnsi="Aptos"/>
              <w:szCs w:val="24"/>
            </w:rPr>
            <w:t>☐</w:t>
          </w:r>
        </w:sdtContent>
      </w:sdt>
      <w:r w:rsidR="00351DC5" w:rsidRPr="00E368C7">
        <w:rPr>
          <w:rFonts w:ascii="Aptos" w:hAnsi="Aptos"/>
          <w:szCs w:val="24"/>
        </w:rPr>
        <w:t xml:space="preserve">   Vi aksepterer alle vilkår i konkurransegrunnlaget og utkast til kontrakt. </w:t>
      </w:r>
    </w:p>
    <w:p w14:paraId="5F5BE0E1" w14:textId="62CEEF2E" w:rsidR="00E368C7" w:rsidRDefault="00387E1C" w:rsidP="00E368C7">
      <w:pPr>
        <w:spacing w:after="0"/>
        <w:ind w:left="426" w:hanging="426"/>
        <w:rPr>
          <w:rFonts w:ascii="Aptos" w:hAnsi="Aptos"/>
          <w:szCs w:val="24"/>
        </w:rPr>
      </w:pPr>
      <w:sdt>
        <w:sdtPr>
          <w:rPr>
            <w:rFonts w:ascii="Aptos" w:hAnsi="Aptos"/>
            <w:szCs w:val="24"/>
          </w:rPr>
          <w:id w:val="1376499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1DC5" w:rsidRPr="00E368C7">
            <w:rPr>
              <w:rFonts w:ascii="Aptos" w:eastAsia="MS Gothic" w:hAnsi="Aptos"/>
              <w:szCs w:val="24"/>
            </w:rPr>
            <w:t>☐</w:t>
          </w:r>
        </w:sdtContent>
      </w:sdt>
      <w:r w:rsidR="00351DC5" w:rsidRPr="00E368C7">
        <w:rPr>
          <w:rFonts w:ascii="Aptos" w:hAnsi="Aptos"/>
          <w:szCs w:val="24"/>
        </w:rPr>
        <w:t xml:space="preserve">   Vi aksepterer vilkårene i konkurransegrunnlaget og utkast til kontrakt, med følgende forbehold (tabellen kan utvides ved behov):</w:t>
      </w:r>
    </w:p>
    <w:p w14:paraId="0B494194" w14:textId="77777777" w:rsidR="00E368C7" w:rsidRPr="00E368C7" w:rsidRDefault="00E368C7" w:rsidP="00E368C7">
      <w:pPr>
        <w:spacing w:after="0"/>
        <w:ind w:left="426" w:hanging="426"/>
        <w:rPr>
          <w:rFonts w:ascii="Aptos" w:hAnsi="Aptos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4531"/>
      </w:tblGrid>
      <w:tr w:rsidR="00351DC5" w:rsidRPr="00E368C7" w14:paraId="21B7251D" w14:textId="77777777" w:rsidTr="00351DC5">
        <w:tc>
          <w:tcPr>
            <w:tcW w:w="1271" w:type="dxa"/>
          </w:tcPr>
          <w:p w14:paraId="3E7DE419" w14:textId="78BC2617" w:rsidR="00351DC5" w:rsidRPr="00E368C7" w:rsidRDefault="00351DC5" w:rsidP="00351DC5">
            <w:pPr>
              <w:rPr>
                <w:rFonts w:ascii="Aptos" w:hAnsi="Aptos"/>
                <w:b/>
                <w:bCs/>
              </w:rPr>
            </w:pPr>
            <w:r w:rsidRPr="00E368C7">
              <w:rPr>
                <w:rFonts w:ascii="Aptos" w:hAnsi="Aptos"/>
                <w:b/>
                <w:bCs/>
              </w:rPr>
              <w:t>Ref.nr i tilbudet / kontrakt</w:t>
            </w:r>
          </w:p>
        </w:tc>
        <w:tc>
          <w:tcPr>
            <w:tcW w:w="3260" w:type="dxa"/>
          </w:tcPr>
          <w:p w14:paraId="7EA459E3" w14:textId="667EE4D1" w:rsidR="00351DC5" w:rsidRPr="00E368C7" w:rsidRDefault="00351DC5" w:rsidP="00351DC5">
            <w:pPr>
              <w:rPr>
                <w:rFonts w:ascii="Aptos" w:hAnsi="Aptos"/>
                <w:b/>
                <w:bCs/>
              </w:rPr>
            </w:pPr>
            <w:r w:rsidRPr="00E368C7">
              <w:rPr>
                <w:rFonts w:ascii="Aptos" w:hAnsi="Aptos"/>
                <w:b/>
                <w:bCs/>
              </w:rPr>
              <w:t>Aktuelle forbehold</w:t>
            </w:r>
          </w:p>
        </w:tc>
        <w:tc>
          <w:tcPr>
            <w:tcW w:w="4531" w:type="dxa"/>
          </w:tcPr>
          <w:p w14:paraId="02195AA5" w14:textId="43BD1A05" w:rsidR="00351DC5" w:rsidRPr="00E368C7" w:rsidRDefault="00351DC5" w:rsidP="00351DC5">
            <w:pPr>
              <w:rPr>
                <w:rFonts w:ascii="Aptos" w:hAnsi="Aptos"/>
                <w:b/>
                <w:bCs/>
              </w:rPr>
            </w:pPr>
            <w:r w:rsidRPr="00E368C7">
              <w:rPr>
                <w:rFonts w:ascii="Aptos" w:hAnsi="Aptos"/>
                <w:b/>
                <w:bCs/>
              </w:rPr>
              <w:t>Begrunnelse for at det tas forbehold</w:t>
            </w:r>
          </w:p>
        </w:tc>
      </w:tr>
      <w:tr w:rsidR="00351DC5" w:rsidRPr="00E368C7" w14:paraId="3589EE88" w14:textId="77777777" w:rsidTr="00351DC5">
        <w:tc>
          <w:tcPr>
            <w:tcW w:w="1271" w:type="dxa"/>
          </w:tcPr>
          <w:p w14:paraId="06799CC3" w14:textId="77777777" w:rsidR="00351DC5" w:rsidRDefault="00351DC5" w:rsidP="00351DC5">
            <w:pPr>
              <w:rPr>
                <w:rFonts w:ascii="Aptos" w:hAnsi="Aptos"/>
              </w:rPr>
            </w:pPr>
          </w:p>
          <w:p w14:paraId="25EA7709" w14:textId="77777777" w:rsidR="00E368C7" w:rsidRPr="00E368C7" w:rsidRDefault="00E368C7" w:rsidP="00351DC5">
            <w:pPr>
              <w:rPr>
                <w:rFonts w:ascii="Aptos" w:hAnsi="Aptos"/>
              </w:rPr>
            </w:pPr>
          </w:p>
          <w:p w14:paraId="7254007E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  <w:p w14:paraId="0A1793B8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  <w:tc>
          <w:tcPr>
            <w:tcW w:w="3260" w:type="dxa"/>
          </w:tcPr>
          <w:p w14:paraId="458ABD94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  <w:tc>
          <w:tcPr>
            <w:tcW w:w="4531" w:type="dxa"/>
          </w:tcPr>
          <w:p w14:paraId="7697B865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</w:tr>
      <w:tr w:rsidR="00351DC5" w:rsidRPr="00E368C7" w14:paraId="61FA172D" w14:textId="77777777" w:rsidTr="00351DC5">
        <w:tc>
          <w:tcPr>
            <w:tcW w:w="1271" w:type="dxa"/>
          </w:tcPr>
          <w:p w14:paraId="79B695C4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  <w:p w14:paraId="4BEB3C76" w14:textId="77777777" w:rsidR="00351DC5" w:rsidRDefault="00351DC5" w:rsidP="00351DC5">
            <w:pPr>
              <w:rPr>
                <w:rFonts w:ascii="Aptos" w:hAnsi="Aptos"/>
              </w:rPr>
            </w:pPr>
          </w:p>
          <w:p w14:paraId="2FDE1AF4" w14:textId="77777777" w:rsidR="00E368C7" w:rsidRPr="00E368C7" w:rsidRDefault="00E368C7" w:rsidP="00351DC5">
            <w:pPr>
              <w:rPr>
                <w:rFonts w:ascii="Aptos" w:hAnsi="Aptos"/>
              </w:rPr>
            </w:pPr>
          </w:p>
          <w:p w14:paraId="0790AA5B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  <w:tc>
          <w:tcPr>
            <w:tcW w:w="3260" w:type="dxa"/>
          </w:tcPr>
          <w:p w14:paraId="53E41B75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  <w:tc>
          <w:tcPr>
            <w:tcW w:w="4531" w:type="dxa"/>
          </w:tcPr>
          <w:p w14:paraId="70FE2C65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</w:tr>
      <w:tr w:rsidR="00351DC5" w:rsidRPr="00E368C7" w14:paraId="5C5F03A6" w14:textId="77777777" w:rsidTr="00351DC5">
        <w:tc>
          <w:tcPr>
            <w:tcW w:w="1271" w:type="dxa"/>
          </w:tcPr>
          <w:p w14:paraId="079E7EBE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  <w:p w14:paraId="147BBC8A" w14:textId="77777777" w:rsidR="00351DC5" w:rsidRDefault="00351DC5" w:rsidP="00351DC5">
            <w:pPr>
              <w:rPr>
                <w:rFonts w:ascii="Aptos" w:hAnsi="Aptos"/>
              </w:rPr>
            </w:pPr>
          </w:p>
          <w:p w14:paraId="43720E3D" w14:textId="77777777" w:rsidR="00E368C7" w:rsidRPr="00E368C7" w:rsidRDefault="00E368C7" w:rsidP="00351DC5">
            <w:pPr>
              <w:rPr>
                <w:rFonts w:ascii="Aptos" w:hAnsi="Aptos"/>
              </w:rPr>
            </w:pPr>
          </w:p>
          <w:p w14:paraId="5257F62F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  <w:tc>
          <w:tcPr>
            <w:tcW w:w="3260" w:type="dxa"/>
          </w:tcPr>
          <w:p w14:paraId="138C44F0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  <w:tc>
          <w:tcPr>
            <w:tcW w:w="4531" w:type="dxa"/>
          </w:tcPr>
          <w:p w14:paraId="073D7931" w14:textId="77777777" w:rsidR="00351DC5" w:rsidRPr="00E368C7" w:rsidRDefault="00351DC5" w:rsidP="00351DC5">
            <w:pPr>
              <w:rPr>
                <w:rFonts w:ascii="Aptos" w:hAnsi="Aptos"/>
              </w:rPr>
            </w:pPr>
          </w:p>
        </w:tc>
      </w:tr>
      <w:tr w:rsidR="00E368C7" w:rsidRPr="00E368C7" w14:paraId="118BE69F" w14:textId="77777777" w:rsidTr="00351DC5">
        <w:tc>
          <w:tcPr>
            <w:tcW w:w="1271" w:type="dxa"/>
          </w:tcPr>
          <w:p w14:paraId="102F72A0" w14:textId="77777777" w:rsidR="00E368C7" w:rsidRDefault="00E368C7" w:rsidP="00351DC5">
            <w:pPr>
              <w:rPr>
                <w:rFonts w:ascii="Aptos" w:hAnsi="Aptos"/>
              </w:rPr>
            </w:pPr>
          </w:p>
          <w:p w14:paraId="330B0691" w14:textId="77777777" w:rsidR="00E368C7" w:rsidRDefault="00E368C7" w:rsidP="00351DC5">
            <w:pPr>
              <w:rPr>
                <w:rFonts w:ascii="Aptos" w:hAnsi="Aptos"/>
              </w:rPr>
            </w:pPr>
          </w:p>
          <w:p w14:paraId="49569848" w14:textId="77777777" w:rsidR="00E368C7" w:rsidRDefault="00E368C7" w:rsidP="00351DC5">
            <w:pPr>
              <w:rPr>
                <w:rFonts w:ascii="Aptos" w:hAnsi="Aptos"/>
              </w:rPr>
            </w:pPr>
          </w:p>
          <w:p w14:paraId="7A0FED63" w14:textId="77777777" w:rsidR="00E368C7" w:rsidRP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3260" w:type="dxa"/>
          </w:tcPr>
          <w:p w14:paraId="5012D7CA" w14:textId="77777777" w:rsidR="00E368C7" w:rsidRP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4531" w:type="dxa"/>
          </w:tcPr>
          <w:p w14:paraId="7DED3EB7" w14:textId="77777777" w:rsidR="00E368C7" w:rsidRPr="00E368C7" w:rsidRDefault="00E368C7" w:rsidP="00351DC5">
            <w:pPr>
              <w:rPr>
                <w:rFonts w:ascii="Aptos" w:hAnsi="Aptos"/>
              </w:rPr>
            </w:pPr>
          </w:p>
        </w:tc>
      </w:tr>
    </w:tbl>
    <w:p w14:paraId="0E733834" w14:textId="77777777" w:rsidR="00351DC5" w:rsidRDefault="00351DC5" w:rsidP="00351DC5">
      <w:pPr>
        <w:rPr>
          <w:rFonts w:ascii="Aptos" w:hAnsi="Aptos"/>
        </w:rPr>
      </w:pPr>
    </w:p>
    <w:p w14:paraId="30C30EF3" w14:textId="63211296" w:rsidR="00E368C7" w:rsidRDefault="00E368C7" w:rsidP="00351DC5">
      <w:pPr>
        <w:rPr>
          <w:rFonts w:ascii="Aptos" w:hAnsi="Aptos"/>
        </w:rPr>
      </w:pPr>
      <w:r w:rsidRPr="00E368C7">
        <w:rPr>
          <w:rFonts w:ascii="Aptos" w:hAnsi="Aptos"/>
        </w:rPr>
        <w:t>Merk at forbehold og avvik fra krav kan medføre avvisning av tilbudet, dersom oppdragsgiver anser disse for ikke å være ubetydelige.</w:t>
      </w:r>
    </w:p>
    <w:p w14:paraId="49AF7FE2" w14:textId="77777777" w:rsidR="00E368C7" w:rsidRDefault="00E368C7" w:rsidP="00351DC5">
      <w:pPr>
        <w:rPr>
          <w:rFonts w:ascii="Aptos" w:hAnsi="Aptos"/>
        </w:rPr>
      </w:pPr>
    </w:p>
    <w:p w14:paraId="16DF28B9" w14:textId="77777777" w:rsidR="00E368C7" w:rsidRDefault="00E368C7">
      <w:pPr>
        <w:rPr>
          <w:rFonts w:ascii="Aptos" w:eastAsiaTheme="majorEastAsia" w:hAnsi="Aptos" w:cstheme="majorBidi"/>
          <w:color w:val="008330"/>
          <w:sz w:val="32"/>
          <w:szCs w:val="28"/>
        </w:rPr>
      </w:pPr>
      <w:r>
        <w:br w:type="page"/>
      </w:r>
    </w:p>
    <w:p w14:paraId="1679A5E2" w14:textId="14658D01" w:rsidR="00E368C7" w:rsidRDefault="00E368C7" w:rsidP="00C8331C">
      <w:pPr>
        <w:pStyle w:val="Overskrift3"/>
      </w:pPr>
      <w:r w:rsidRPr="00E368C7">
        <w:lastRenderedPageBreak/>
        <w:t>Opplysninger om taushetsbelagt informasjon</w:t>
      </w:r>
    </w:p>
    <w:p w14:paraId="32709CAB" w14:textId="77777777" w:rsidR="00E368C7" w:rsidRDefault="00E368C7" w:rsidP="00E368C7">
      <w:pPr>
        <w:spacing w:after="0"/>
      </w:pPr>
      <w:r w:rsidRPr="00E368C7">
        <w:t xml:space="preserve">SETT KUN ETT KRYSS: </w:t>
      </w:r>
    </w:p>
    <w:p w14:paraId="4E61F7E9" w14:textId="54B4DD9D" w:rsidR="00E368C7" w:rsidRDefault="00387E1C" w:rsidP="00E368C7">
      <w:pPr>
        <w:spacing w:after="0"/>
        <w:ind w:left="426" w:hanging="426"/>
      </w:pPr>
      <w:sdt>
        <w:sdtPr>
          <w:id w:val="-12388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8C7">
            <w:rPr>
              <w:rFonts w:ascii="MS Gothic" w:eastAsia="MS Gothic" w:hAnsi="MS Gothic" w:hint="eastAsia"/>
            </w:rPr>
            <w:t>☐</w:t>
          </w:r>
        </w:sdtContent>
      </w:sdt>
      <w:r w:rsidR="00E368C7">
        <w:t xml:space="preserve">   </w:t>
      </w:r>
      <w:r w:rsidR="00E368C7" w:rsidRPr="00E368C7">
        <w:t xml:space="preserve">Tilbudet inneholder ingen opplysninger som er unntatt fra innsyn etter </w:t>
      </w:r>
      <w:proofErr w:type="spellStart"/>
      <w:r w:rsidR="00E368C7" w:rsidRPr="00E368C7">
        <w:t>offentleglova</w:t>
      </w:r>
      <w:proofErr w:type="spellEnd"/>
      <w:r w:rsidR="00E368C7" w:rsidRPr="00E368C7">
        <w:t xml:space="preserve"> § 13. </w:t>
      </w:r>
    </w:p>
    <w:p w14:paraId="1E74C4D8" w14:textId="77777777" w:rsidR="00E368C7" w:rsidRDefault="00E368C7" w:rsidP="00E368C7">
      <w:pPr>
        <w:spacing w:after="0"/>
        <w:ind w:left="426" w:hanging="426"/>
      </w:pPr>
    </w:p>
    <w:p w14:paraId="3B7856F8" w14:textId="1E81D442" w:rsidR="00E368C7" w:rsidRDefault="00387E1C" w:rsidP="00E368C7">
      <w:pPr>
        <w:spacing w:after="0"/>
        <w:ind w:left="426" w:hanging="426"/>
      </w:pPr>
      <w:sdt>
        <w:sdtPr>
          <w:id w:val="-738947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8C7">
            <w:rPr>
              <w:rFonts w:ascii="MS Gothic" w:eastAsia="MS Gothic" w:hAnsi="MS Gothic" w:hint="eastAsia"/>
            </w:rPr>
            <w:t>☐</w:t>
          </w:r>
        </w:sdtContent>
      </w:sdt>
      <w:r w:rsidR="00E368C7">
        <w:t xml:space="preserve">    </w:t>
      </w:r>
      <w:r w:rsidR="00E368C7" w:rsidRPr="00E368C7">
        <w:t xml:space="preserve">Vi mener tilbudet inneholder taushetspliktige opplysninger som skal være unntatt fra innsyn etter </w:t>
      </w:r>
      <w:proofErr w:type="spellStart"/>
      <w:r w:rsidR="00E368C7" w:rsidRPr="00E368C7">
        <w:t>offentleglova</w:t>
      </w:r>
      <w:proofErr w:type="spellEnd"/>
      <w:r w:rsidR="00E368C7" w:rsidRPr="00E368C7">
        <w:t xml:space="preserve"> § 13*. Vi har vedlagt en sladdet versjon av vårt tilbud. </w:t>
      </w:r>
    </w:p>
    <w:p w14:paraId="06A8D8E2" w14:textId="77777777" w:rsidR="00E368C7" w:rsidRDefault="00E368C7" w:rsidP="00E368C7">
      <w:pPr>
        <w:spacing w:after="0"/>
        <w:ind w:left="426" w:hanging="426"/>
      </w:pPr>
    </w:p>
    <w:p w14:paraId="78F46FCD" w14:textId="56350169" w:rsidR="00E368C7" w:rsidRPr="00E368C7" w:rsidRDefault="00387E1C" w:rsidP="00E368C7">
      <w:pPr>
        <w:spacing w:after="0"/>
        <w:ind w:left="426" w:hanging="426"/>
      </w:pPr>
      <w:sdt>
        <w:sdtPr>
          <w:id w:val="1943419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8C7">
            <w:rPr>
              <w:rFonts w:ascii="MS Gothic" w:eastAsia="MS Gothic" w:hAnsi="MS Gothic" w:hint="eastAsia"/>
            </w:rPr>
            <w:t>☐</w:t>
          </w:r>
        </w:sdtContent>
      </w:sdt>
      <w:r w:rsidR="00E368C7">
        <w:t xml:space="preserve">    </w:t>
      </w:r>
      <w:r w:rsidR="00E368C7" w:rsidRPr="00E368C7">
        <w:t xml:space="preserve">Vi mener tilbudet inneholder taushetspliktige opplysninger som skal være unntatt fra innsyn etter </w:t>
      </w:r>
      <w:proofErr w:type="spellStart"/>
      <w:r w:rsidR="00E368C7" w:rsidRPr="00E368C7">
        <w:t>offentleglova</w:t>
      </w:r>
      <w:proofErr w:type="spellEnd"/>
      <w:r w:rsidR="00E368C7" w:rsidRPr="00E368C7">
        <w:t xml:space="preserve"> § 13*. Disse har vi opplyst om i tabellen nedenfor (tabellen kan utvides ved behov):</w:t>
      </w:r>
    </w:p>
    <w:p w14:paraId="731842BF" w14:textId="77777777" w:rsidR="00E368C7" w:rsidRDefault="00E368C7" w:rsidP="00351DC5">
      <w:pPr>
        <w:rPr>
          <w:rFonts w:ascii="Aptos" w:hAnsi="Apto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5240"/>
      </w:tblGrid>
      <w:tr w:rsidR="00E368C7" w14:paraId="3BE686B7" w14:textId="77777777" w:rsidTr="00E368C7">
        <w:tc>
          <w:tcPr>
            <w:tcW w:w="1129" w:type="dxa"/>
          </w:tcPr>
          <w:p w14:paraId="7DD92B52" w14:textId="02AB6671" w:rsidR="00E368C7" w:rsidRPr="00E368C7" w:rsidRDefault="00E368C7" w:rsidP="00351DC5">
            <w:pPr>
              <w:rPr>
                <w:rFonts w:ascii="Aptos" w:hAnsi="Aptos"/>
                <w:b/>
                <w:bCs/>
              </w:rPr>
            </w:pPr>
            <w:r w:rsidRPr="00E368C7">
              <w:rPr>
                <w:rFonts w:ascii="Aptos" w:hAnsi="Aptos"/>
                <w:b/>
                <w:bCs/>
              </w:rPr>
              <w:t>Ref.nr i tilbudet</w:t>
            </w:r>
          </w:p>
        </w:tc>
        <w:tc>
          <w:tcPr>
            <w:tcW w:w="3261" w:type="dxa"/>
          </w:tcPr>
          <w:p w14:paraId="0F5FE46D" w14:textId="3FA9B31F" w:rsidR="00E368C7" w:rsidRPr="00E368C7" w:rsidRDefault="00E368C7" w:rsidP="00351DC5">
            <w:pPr>
              <w:rPr>
                <w:rFonts w:ascii="Aptos" w:hAnsi="Aptos"/>
                <w:b/>
                <w:bCs/>
              </w:rPr>
            </w:pPr>
            <w:r w:rsidRPr="00E368C7">
              <w:rPr>
                <w:rFonts w:ascii="Aptos" w:hAnsi="Aptos"/>
                <w:b/>
                <w:bCs/>
              </w:rPr>
              <w:t>Aktuelle opplysninger</w:t>
            </w:r>
          </w:p>
        </w:tc>
        <w:tc>
          <w:tcPr>
            <w:tcW w:w="5240" w:type="dxa"/>
          </w:tcPr>
          <w:p w14:paraId="6CCAD1FB" w14:textId="06F976B6" w:rsidR="00E368C7" w:rsidRPr="00E368C7" w:rsidRDefault="00E368C7" w:rsidP="00351DC5">
            <w:pPr>
              <w:rPr>
                <w:rFonts w:ascii="Aptos" w:hAnsi="Aptos"/>
                <w:b/>
                <w:bCs/>
              </w:rPr>
            </w:pPr>
            <w:r w:rsidRPr="00E368C7">
              <w:rPr>
                <w:rFonts w:ascii="Aptos" w:hAnsi="Aptos"/>
                <w:b/>
                <w:bCs/>
              </w:rPr>
              <w:t>Begrunnelse for at det skal nektes innsyn i disse</w:t>
            </w:r>
          </w:p>
        </w:tc>
      </w:tr>
      <w:tr w:rsidR="00E368C7" w14:paraId="50E885D9" w14:textId="77777777" w:rsidTr="00E368C7">
        <w:tc>
          <w:tcPr>
            <w:tcW w:w="1129" w:type="dxa"/>
          </w:tcPr>
          <w:p w14:paraId="542C716F" w14:textId="77777777" w:rsidR="00E368C7" w:rsidRDefault="00E368C7" w:rsidP="00351DC5">
            <w:pPr>
              <w:rPr>
                <w:rFonts w:ascii="Aptos" w:hAnsi="Aptos"/>
              </w:rPr>
            </w:pPr>
          </w:p>
          <w:p w14:paraId="0E4016DE" w14:textId="77777777" w:rsidR="00E368C7" w:rsidRDefault="00E368C7" w:rsidP="00351DC5">
            <w:pPr>
              <w:rPr>
                <w:rFonts w:ascii="Aptos" w:hAnsi="Aptos"/>
              </w:rPr>
            </w:pPr>
          </w:p>
          <w:p w14:paraId="15CAF020" w14:textId="77777777" w:rsid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3261" w:type="dxa"/>
          </w:tcPr>
          <w:p w14:paraId="256AC6B5" w14:textId="77777777" w:rsid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5240" w:type="dxa"/>
          </w:tcPr>
          <w:p w14:paraId="0C55C162" w14:textId="77777777" w:rsidR="00E368C7" w:rsidRDefault="00E368C7" w:rsidP="00351DC5">
            <w:pPr>
              <w:rPr>
                <w:rFonts w:ascii="Aptos" w:hAnsi="Aptos"/>
              </w:rPr>
            </w:pPr>
          </w:p>
        </w:tc>
      </w:tr>
      <w:tr w:rsidR="00E368C7" w14:paraId="248DB271" w14:textId="77777777" w:rsidTr="00E368C7">
        <w:tc>
          <w:tcPr>
            <w:tcW w:w="1129" w:type="dxa"/>
          </w:tcPr>
          <w:p w14:paraId="39630CF1" w14:textId="77777777" w:rsidR="00E368C7" w:rsidRDefault="00E368C7" w:rsidP="00351DC5">
            <w:pPr>
              <w:rPr>
                <w:rFonts w:ascii="Aptos" w:hAnsi="Aptos"/>
              </w:rPr>
            </w:pPr>
          </w:p>
          <w:p w14:paraId="638ED0BB" w14:textId="77777777" w:rsidR="00E368C7" w:rsidRDefault="00E368C7" w:rsidP="00351DC5">
            <w:pPr>
              <w:rPr>
                <w:rFonts w:ascii="Aptos" w:hAnsi="Aptos"/>
              </w:rPr>
            </w:pPr>
          </w:p>
          <w:p w14:paraId="0363A6FC" w14:textId="77777777" w:rsid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3261" w:type="dxa"/>
          </w:tcPr>
          <w:p w14:paraId="2109BA29" w14:textId="77777777" w:rsid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5240" w:type="dxa"/>
          </w:tcPr>
          <w:p w14:paraId="0D377B9B" w14:textId="77777777" w:rsidR="00E368C7" w:rsidRDefault="00E368C7" w:rsidP="00351DC5">
            <w:pPr>
              <w:rPr>
                <w:rFonts w:ascii="Aptos" w:hAnsi="Aptos"/>
              </w:rPr>
            </w:pPr>
          </w:p>
        </w:tc>
      </w:tr>
      <w:tr w:rsidR="00E368C7" w14:paraId="433F0F40" w14:textId="77777777" w:rsidTr="00E368C7">
        <w:tc>
          <w:tcPr>
            <w:tcW w:w="1129" w:type="dxa"/>
          </w:tcPr>
          <w:p w14:paraId="575B533E" w14:textId="77777777" w:rsidR="00E368C7" w:rsidRDefault="00E368C7" w:rsidP="00351DC5">
            <w:pPr>
              <w:rPr>
                <w:rFonts w:ascii="Aptos" w:hAnsi="Aptos"/>
              </w:rPr>
            </w:pPr>
          </w:p>
          <w:p w14:paraId="2EF4185E" w14:textId="77777777" w:rsidR="00E368C7" w:rsidRDefault="00E368C7" w:rsidP="00351DC5">
            <w:pPr>
              <w:rPr>
                <w:rFonts w:ascii="Aptos" w:hAnsi="Aptos"/>
              </w:rPr>
            </w:pPr>
          </w:p>
          <w:p w14:paraId="6B035750" w14:textId="77777777" w:rsid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3261" w:type="dxa"/>
          </w:tcPr>
          <w:p w14:paraId="7A399617" w14:textId="77777777" w:rsid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5240" w:type="dxa"/>
          </w:tcPr>
          <w:p w14:paraId="0E3FDE47" w14:textId="77777777" w:rsidR="00E368C7" w:rsidRDefault="00E368C7" w:rsidP="00351DC5">
            <w:pPr>
              <w:rPr>
                <w:rFonts w:ascii="Aptos" w:hAnsi="Aptos"/>
              </w:rPr>
            </w:pPr>
          </w:p>
        </w:tc>
      </w:tr>
      <w:tr w:rsidR="00E368C7" w14:paraId="5891BF96" w14:textId="77777777" w:rsidTr="00E368C7">
        <w:tc>
          <w:tcPr>
            <w:tcW w:w="1129" w:type="dxa"/>
          </w:tcPr>
          <w:p w14:paraId="6D087B46" w14:textId="77777777" w:rsidR="00E368C7" w:rsidRDefault="00E368C7" w:rsidP="00351DC5">
            <w:pPr>
              <w:rPr>
                <w:rFonts w:ascii="Aptos" w:hAnsi="Aptos"/>
              </w:rPr>
            </w:pPr>
          </w:p>
          <w:p w14:paraId="0DF60B2D" w14:textId="77777777" w:rsidR="00E368C7" w:rsidRDefault="00E368C7" w:rsidP="00351DC5">
            <w:pPr>
              <w:rPr>
                <w:rFonts w:ascii="Aptos" w:hAnsi="Aptos"/>
              </w:rPr>
            </w:pPr>
          </w:p>
          <w:p w14:paraId="6538F2B3" w14:textId="77777777" w:rsid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3261" w:type="dxa"/>
          </w:tcPr>
          <w:p w14:paraId="54C39ECF" w14:textId="77777777" w:rsidR="00E368C7" w:rsidRDefault="00E368C7" w:rsidP="00351DC5">
            <w:pPr>
              <w:rPr>
                <w:rFonts w:ascii="Aptos" w:hAnsi="Aptos"/>
              </w:rPr>
            </w:pPr>
          </w:p>
        </w:tc>
        <w:tc>
          <w:tcPr>
            <w:tcW w:w="5240" w:type="dxa"/>
          </w:tcPr>
          <w:p w14:paraId="6FB0469C" w14:textId="77777777" w:rsidR="00E368C7" w:rsidRDefault="00E368C7" w:rsidP="00351DC5">
            <w:pPr>
              <w:rPr>
                <w:rFonts w:ascii="Aptos" w:hAnsi="Aptos"/>
              </w:rPr>
            </w:pPr>
          </w:p>
        </w:tc>
      </w:tr>
    </w:tbl>
    <w:p w14:paraId="2A09D9F8" w14:textId="77777777" w:rsidR="00E368C7" w:rsidRDefault="00E368C7" w:rsidP="00351DC5">
      <w:pPr>
        <w:rPr>
          <w:rFonts w:ascii="Aptos" w:hAnsi="Aptos"/>
        </w:rPr>
      </w:pPr>
    </w:p>
    <w:p w14:paraId="7CA6BB53" w14:textId="0EF977DE" w:rsidR="00E368C7" w:rsidRDefault="00E368C7" w:rsidP="00351DC5">
      <w:pPr>
        <w:rPr>
          <w:rFonts w:ascii="Aptos" w:hAnsi="Aptos"/>
          <w:i/>
          <w:iCs/>
          <w:sz w:val="22"/>
          <w:szCs w:val="20"/>
        </w:rPr>
      </w:pPr>
      <w:r w:rsidRPr="00990A0A">
        <w:rPr>
          <w:rFonts w:ascii="Aptos" w:hAnsi="Aptos"/>
          <w:i/>
          <w:iCs/>
          <w:sz w:val="22"/>
          <w:szCs w:val="20"/>
        </w:rPr>
        <w:t xml:space="preserve">Merk! Begrunnelse for å nekte innsyn må være spesifikk og forklare hvorfor opplysningene anses å være konkurransesensitiv informasjon. Det holder ikke å skrive svært overordnet, som for eksempel «forretningshemmeligheter». Viser til fortolkningsuttalelse fra staten ved behov for veiledning: </w:t>
      </w:r>
      <w:hyperlink r:id="rId10" w:history="1">
        <w:r w:rsidR="00990A0A" w:rsidRPr="00990A0A">
          <w:rPr>
            <w:rStyle w:val="Hyperkobling"/>
            <w:rFonts w:ascii="Aptos" w:hAnsi="Aptos"/>
            <w:i/>
            <w:iCs/>
            <w:sz w:val="22"/>
            <w:szCs w:val="20"/>
          </w:rPr>
          <w:t xml:space="preserve">Vurdering av spørsmål om unntak fra innsyn i saker om </w:t>
        </w:r>
        <w:proofErr w:type="spellStart"/>
        <w:r w:rsidR="00990A0A" w:rsidRPr="00990A0A">
          <w:rPr>
            <w:rStyle w:val="Hyperkobling"/>
            <w:rFonts w:ascii="Aptos" w:hAnsi="Aptos"/>
            <w:i/>
            <w:iCs/>
            <w:sz w:val="22"/>
            <w:szCs w:val="20"/>
          </w:rPr>
          <w:t>offentlege</w:t>
        </w:r>
        <w:proofErr w:type="spellEnd"/>
        <w:r w:rsidR="00990A0A" w:rsidRPr="00990A0A">
          <w:rPr>
            <w:rStyle w:val="Hyperkobling"/>
            <w:rFonts w:ascii="Aptos" w:hAnsi="Aptos"/>
            <w:i/>
            <w:iCs/>
            <w:sz w:val="22"/>
            <w:szCs w:val="20"/>
          </w:rPr>
          <w:t xml:space="preserve"> innkjøp</w:t>
        </w:r>
      </w:hyperlink>
    </w:p>
    <w:p w14:paraId="5B09211F" w14:textId="77777777" w:rsidR="00BC58A1" w:rsidRDefault="00BC58A1" w:rsidP="00351DC5">
      <w:pPr>
        <w:rPr>
          <w:rFonts w:ascii="Aptos" w:hAnsi="Aptos"/>
        </w:rPr>
      </w:pPr>
    </w:p>
    <w:p w14:paraId="6CF9CBF3" w14:textId="6FA28CE6" w:rsidR="00BC58A1" w:rsidRDefault="00C8331C" w:rsidP="00C8331C">
      <w:pPr>
        <w:pStyle w:val="Overskrift2"/>
      </w:pPr>
      <w:r w:rsidRPr="00C8331C">
        <w:t>Egenerklæring</w:t>
      </w:r>
    </w:p>
    <w:p w14:paraId="612912D4" w14:textId="77777777" w:rsidR="00C8331C" w:rsidRP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Med å levere dette dokument sammen med vårt tilbud erklærer vi at alle aktuelle </w:t>
      </w:r>
    </w:p>
    <w:p w14:paraId="7FC42C99" w14:textId="77777777" w:rsidR="00C8331C" w:rsidRP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opplysninger i tilbudet som vi regner som unntatt fra innsyn etter </w:t>
      </w:r>
      <w:proofErr w:type="spellStart"/>
      <w:r w:rsidRPr="00C8331C">
        <w:rPr>
          <w:rFonts w:ascii="Aptos" w:hAnsi="Aptos"/>
        </w:rPr>
        <w:t>offentleglova</w:t>
      </w:r>
      <w:proofErr w:type="spellEnd"/>
      <w:r w:rsidRPr="00C8331C">
        <w:rPr>
          <w:rFonts w:ascii="Aptos" w:hAnsi="Aptos"/>
        </w:rPr>
        <w:t xml:space="preserve"> er presist </w:t>
      </w:r>
    </w:p>
    <w:p w14:paraId="23EFE4C4" w14:textId="77777777" w:rsidR="00C8331C" w:rsidRP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oppgitt i tabellen over, eller er sladdet i vedlagt dokument. Vi fritar med dette </w:t>
      </w:r>
    </w:p>
    <w:p w14:paraId="4527FE5B" w14:textId="77777777" w:rsidR="00C8331C" w:rsidRP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oppdragsgiveren fra evt. taushetsplikt etter </w:t>
      </w:r>
      <w:proofErr w:type="spellStart"/>
      <w:r w:rsidRPr="00C8331C">
        <w:rPr>
          <w:rFonts w:ascii="Aptos" w:hAnsi="Aptos"/>
        </w:rPr>
        <w:t>offentleglova</w:t>
      </w:r>
      <w:proofErr w:type="spellEnd"/>
      <w:r w:rsidRPr="00C8331C">
        <w:rPr>
          <w:rFonts w:ascii="Aptos" w:hAnsi="Aptos"/>
        </w:rPr>
        <w:t xml:space="preserve"> § 13 for alle andre </w:t>
      </w:r>
      <w:proofErr w:type="spellStart"/>
      <w:r w:rsidRPr="00C8331C">
        <w:rPr>
          <w:rFonts w:ascii="Aptos" w:hAnsi="Aptos"/>
        </w:rPr>
        <w:t>opplysningar</w:t>
      </w:r>
      <w:proofErr w:type="spellEnd"/>
      <w:r w:rsidRPr="00C8331C">
        <w:rPr>
          <w:rFonts w:ascii="Aptos" w:hAnsi="Aptos"/>
        </w:rPr>
        <w:t xml:space="preserve"> </w:t>
      </w:r>
    </w:p>
    <w:p w14:paraId="2A55CA04" w14:textId="77777777" w:rsidR="00C8331C" w:rsidRP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enn de som er klart er identifisert, og aksepterer at det blir gitt fullt innsyn i alle andre </w:t>
      </w:r>
    </w:p>
    <w:p w14:paraId="3833D6F1" w14:textId="77777777" w:rsidR="00C8331C" w:rsidRP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opplysninger enn de som er identifisert i tabellen over, eller eventuelt ikke er sladdet i </w:t>
      </w:r>
    </w:p>
    <w:p w14:paraId="37C9AD13" w14:textId="77777777" w:rsid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vedlagt dokument.  </w:t>
      </w:r>
    </w:p>
    <w:p w14:paraId="0EDA511E" w14:textId="77777777" w:rsidR="00C8331C" w:rsidRPr="00C8331C" w:rsidRDefault="00C8331C" w:rsidP="00C8331C">
      <w:pPr>
        <w:spacing w:after="0"/>
        <w:rPr>
          <w:rFonts w:ascii="Aptos" w:hAnsi="Aptos"/>
        </w:rPr>
      </w:pPr>
    </w:p>
    <w:p w14:paraId="4F017D5B" w14:textId="77777777" w:rsidR="00C8331C" w:rsidRP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lastRenderedPageBreak/>
        <w:t xml:space="preserve">Med å levere dette dokument sammen med vårt tilbud erklærer vi samtidig at alle </w:t>
      </w:r>
    </w:p>
    <w:p w14:paraId="0732E288" w14:textId="77777777" w:rsidR="00C8331C" w:rsidRP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aktuelle opplysninger i tilbudet er riktige, og vi forstår at tilbudet er bindende </w:t>
      </w:r>
      <w:proofErr w:type="spellStart"/>
      <w:r w:rsidRPr="00C8331C">
        <w:rPr>
          <w:rFonts w:ascii="Aptos" w:hAnsi="Aptos"/>
        </w:rPr>
        <w:t>ihht</w:t>
      </w:r>
      <w:proofErr w:type="spellEnd"/>
      <w:r w:rsidRPr="00C8331C">
        <w:rPr>
          <w:rFonts w:ascii="Aptos" w:hAnsi="Aptos"/>
        </w:rPr>
        <w:t xml:space="preserve"> </w:t>
      </w:r>
    </w:p>
    <w:p w14:paraId="4629200C" w14:textId="77777777" w:rsidR="00C8331C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 xml:space="preserve">vedståelsesfristen som er opplyst i konkurransegrunnlaget. </w:t>
      </w:r>
    </w:p>
    <w:p w14:paraId="44B7CF24" w14:textId="77777777" w:rsidR="00C8331C" w:rsidRPr="00C8331C" w:rsidRDefault="00C8331C" w:rsidP="00C8331C">
      <w:pPr>
        <w:spacing w:after="0"/>
        <w:rPr>
          <w:rFonts w:ascii="Aptos" w:hAnsi="Aptos"/>
        </w:rPr>
      </w:pPr>
    </w:p>
    <w:p w14:paraId="3D19BB8B" w14:textId="32BF3F62" w:rsidR="00BC58A1" w:rsidRDefault="00C8331C" w:rsidP="00C8331C">
      <w:pPr>
        <w:spacing w:after="0"/>
        <w:rPr>
          <w:rFonts w:ascii="Aptos" w:hAnsi="Aptos"/>
        </w:rPr>
      </w:pPr>
      <w:r w:rsidRPr="00C8331C">
        <w:rPr>
          <w:rFonts w:ascii="Aptos" w:hAnsi="Aptos"/>
        </w:rPr>
        <w:t>Eventuelle andre opplysninger: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8331C" w14:paraId="17E4E6C2" w14:textId="77777777" w:rsidTr="00C8331C">
        <w:tc>
          <w:tcPr>
            <w:tcW w:w="9630" w:type="dxa"/>
          </w:tcPr>
          <w:p w14:paraId="6C99387D" w14:textId="77777777" w:rsidR="00C8331C" w:rsidRDefault="00C8331C" w:rsidP="00C8331C">
            <w:pPr>
              <w:rPr>
                <w:rFonts w:ascii="Aptos" w:hAnsi="Aptos"/>
              </w:rPr>
            </w:pPr>
          </w:p>
          <w:p w14:paraId="50FEFA3D" w14:textId="77777777" w:rsidR="00C8331C" w:rsidRDefault="00C8331C" w:rsidP="00C8331C">
            <w:pPr>
              <w:rPr>
                <w:rFonts w:ascii="Aptos" w:hAnsi="Aptos"/>
              </w:rPr>
            </w:pPr>
          </w:p>
          <w:p w14:paraId="10ED13E9" w14:textId="77777777" w:rsidR="00C8331C" w:rsidRDefault="00C8331C" w:rsidP="00C8331C">
            <w:pPr>
              <w:rPr>
                <w:rFonts w:ascii="Aptos" w:hAnsi="Aptos"/>
              </w:rPr>
            </w:pPr>
          </w:p>
          <w:p w14:paraId="0BC31F03" w14:textId="77777777" w:rsidR="00C8331C" w:rsidRDefault="00C8331C" w:rsidP="00C8331C">
            <w:pPr>
              <w:rPr>
                <w:rFonts w:ascii="Aptos" w:hAnsi="Aptos"/>
              </w:rPr>
            </w:pPr>
          </w:p>
          <w:p w14:paraId="50F68B11" w14:textId="77777777" w:rsidR="00C8331C" w:rsidRDefault="00C8331C" w:rsidP="00C8331C">
            <w:pPr>
              <w:rPr>
                <w:rFonts w:ascii="Aptos" w:hAnsi="Aptos"/>
              </w:rPr>
            </w:pPr>
          </w:p>
          <w:p w14:paraId="05154F74" w14:textId="77777777" w:rsidR="00C8331C" w:rsidRDefault="00C8331C" w:rsidP="00C8331C">
            <w:pPr>
              <w:rPr>
                <w:rFonts w:ascii="Aptos" w:hAnsi="Aptos"/>
              </w:rPr>
            </w:pPr>
          </w:p>
          <w:p w14:paraId="7A1878F2" w14:textId="77777777" w:rsidR="00C8331C" w:rsidRDefault="00C8331C" w:rsidP="00C8331C">
            <w:pPr>
              <w:rPr>
                <w:rFonts w:ascii="Aptos" w:hAnsi="Aptos"/>
              </w:rPr>
            </w:pPr>
          </w:p>
        </w:tc>
      </w:tr>
    </w:tbl>
    <w:p w14:paraId="3F31B5A8" w14:textId="77777777" w:rsidR="00C8331C" w:rsidRDefault="00C8331C" w:rsidP="00C8331C">
      <w:pPr>
        <w:spacing w:after="0"/>
        <w:rPr>
          <w:rFonts w:ascii="Aptos" w:hAnsi="Aptos"/>
        </w:rPr>
      </w:pPr>
    </w:p>
    <w:p w14:paraId="4F9003E9" w14:textId="77777777" w:rsidR="00C8331C" w:rsidRDefault="00C8331C" w:rsidP="00C8331C">
      <w:pPr>
        <w:spacing w:after="0"/>
        <w:rPr>
          <w:rFonts w:ascii="Aptos" w:hAnsi="Aptos"/>
        </w:rPr>
      </w:pPr>
    </w:p>
    <w:p w14:paraId="1C397A6F" w14:textId="523224E9" w:rsidR="00C8331C" w:rsidRPr="00BC58A1" w:rsidRDefault="00C8331C" w:rsidP="00C8331C">
      <w:pPr>
        <w:spacing w:after="0"/>
        <w:rPr>
          <w:rFonts w:ascii="Aptos" w:hAnsi="Aptos"/>
        </w:rPr>
      </w:pPr>
      <w:r>
        <w:rPr>
          <w:rFonts w:ascii="Aptos" w:hAnsi="Aptos"/>
        </w:rPr>
        <w:t>Tilbudet er elektronisk signert, og dette vedlegget trenger derfor ikke en fysisk signatur</w:t>
      </w:r>
    </w:p>
    <w:sectPr w:rsidR="00C8331C" w:rsidRPr="00BC58A1" w:rsidSect="00E368C7">
      <w:headerReference w:type="default" r:id="rId11"/>
      <w:footerReference w:type="default" r:id="rId12"/>
      <w:pgSz w:w="11906" w:h="16838"/>
      <w:pgMar w:top="1276" w:right="849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B7FA" w14:textId="77777777" w:rsidR="00387E1C" w:rsidRPr="005F0B81" w:rsidRDefault="00387E1C" w:rsidP="00FC123B">
      <w:pPr>
        <w:spacing w:after="0" w:line="240" w:lineRule="auto"/>
      </w:pPr>
      <w:r w:rsidRPr="005F0B81">
        <w:separator/>
      </w:r>
    </w:p>
  </w:endnote>
  <w:endnote w:type="continuationSeparator" w:id="0">
    <w:p w14:paraId="5B866266" w14:textId="77777777" w:rsidR="00387E1C" w:rsidRPr="005F0B81" w:rsidRDefault="00387E1C" w:rsidP="00FC123B">
      <w:pPr>
        <w:spacing w:after="0" w:line="240" w:lineRule="auto"/>
      </w:pPr>
      <w:r w:rsidRPr="005F0B8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 Sans">
    <w:altName w:val="Calibri"/>
    <w:charset w:val="4D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ED7EC4" w:rsidRPr="00ED7EC4" w14:paraId="42D0C26B" w14:textId="77777777" w:rsidTr="00ED7EC4">
      <w:trPr>
        <w:trHeight w:val="513"/>
      </w:trPr>
      <w:tc>
        <w:tcPr>
          <w:tcW w:w="3070" w:type="dxa"/>
        </w:tcPr>
        <w:p w14:paraId="195ED6CA" w14:textId="77777777" w:rsidR="00ED7EC4" w:rsidRPr="00ED7EC4" w:rsidRDefault="00ED7EC4">
          <w:pPr>
            <w:pStyle w:val="Bunntekst"/>
            <w:rPr>
              <w:color w:val="008330"/>
              <w:sz w:val="14"/>
              <w:szCs w:val="14"/>
            </w:rPr>
          </w:pPr>
          <w:r w:rsidRPr="00ED7EC4">
            <w:rPr>
              <w:color w:val="008330"/>
              <w:sz w:val="14"/>
              <w:szCs w:val="14"/>
            </w:rPr>
            <w:t>Tingvoll kommune</w:t>
          </w:r>
        </w:p>
        <w:p w14:paraId="6662D0B5" w14:textId="77777777" w:rsidR="00ED7EC4" w:rsidRPr="00ED7EC4" w:rsidRDefault="00ED7EC4">
          <w:pPr>
            <w:pStyle w:val="Bunntekst"/>
            <w:rPr>
              <w:sz w:val="14"/>
              <w:szCs w:val="14"/>
            </w:rPr>
          </w:pPr>
          <w:r w:rsidRPr="00ED7EC4">
            <w:rPr>
              <w:sz w:val="14"/>
              <w:szCs w:val="14"/>
            </w:rPr>
            <w:t>Adresse: Midtvågvegen 2, 6630 Tingvoll</w:t>
          </w:r>
        </w:p>
        <w:p w14:paraId="77ED9AF9" w14:textId="77777777" w:rsidR="00ED7EC4" w:rsidRPr="00ED7EC4" w:rsidRDefault="00ED7EC4" w:rsidP="00A6061E">
          <w:pPr>
            <w:pStyle w:val="Bunntekst"/>
            <w:rPr>
              <w:color w:val="008330"/>
              <w:sz w:val="14"/>
              <w:szCs w:val="14"/>
            </w:rPr>
          </w:pPr>
          <w:proofErr w:type="spellStart"/>
          <w:r w:rsidRPr="00ED7EC4">
            <w:rPr>
              <w:sz w:val="14"/>
              <w:szCs w:val="14"/>
            </w:rPr>
            <w:t>Org</w:t>
          </w:r>
          <w:r>
            <w:rPr>
              <w:sz w:val="14"/>
              <w:szCs w:val="14"/>
            </w:rPr>
            <w:t>anisasjosnummer</w:t>
          </w:r>
          <w:proofErr w:type="spellEnd"/>
          <w:r w:rsidRPr="00ED7EC4">
            <w:rPr>
              <w:sz w:val="14"/>
              <w:szCs w:val="14"/>
            </w:rPr>
            <w:t>: 964 981 515</w:t>
          </w:r>
        </w:p>
      </w:tc>
      <w:tc>
        <w:tcPr>
          <w:tcW w:w="3071" w:type="dxa"/>
        </w:tcPr>
        <w:p w14:paraId="715F3FE2" w14:textId="77777777" w:rsidR="00ED7EC4" w:rsidRDefault="00ED7EC4">
          <w:pPr>
            <w:pStyle w:val="Bunntekst"/>
            <w:rPr>
              <w:sz w:val="14"/>
              <w:szCs w:val="14"/>
            </w:rPr>
          </w:pPr>
        </w:p>
        <w:p w14:paraId="6E22C400" w14:textId="77777777" w:rsidR="00ED7EC4" w:rsidRPr="00ED7EC4" w:rsidRDefault="00ED7EC4">
          <w:pPr>
            <w:pStyle w:val="Bunntekst"/>
            <w:rPr>
              <w:sz w:val="14"/>
              <w:szCs w:val="14"/>
            </w:rPr>
          </w:pPr>
          <w:r w:rsidRPr="00ED7EC4">
            <w:rPr>
              <w:sz w:val="14"/>
              <w:szCs w:val="14"/>
            </w:rPr>
            <w:t>Sentralbord: 71 53 24 00</w:t>
          </w:r>
        </w:p>
        <w:p w14:paraId="46C61A6D" w14:textId="77777777" w:rsidR="00ED7EC4" w:rsidRPr="00ED7EC4" w:rsidRDefault="00ED7EC4" w:rsidP="00776C4A">
          <w:pPr>
            <w:pStyle w:val="Bunntekst"/>
            <w:rPr>
              <w:sz w:val="14"/>
              <w:szCs w:val="14"/>
            </w:rPr>
          </w:pPr>
          <w:r w:rsidRPr="00ED7EC4">
            <w:rPr>
              <w:sz w:val="14"/>
              <w:szCs w:val="14"/>
            </w:rPr>
            <w:t>E-post: postmottak@tingvoll.kommune.no</w:t>
          </w:r>
        </w:p>
      </w:tc>
      <w:tc>
        <w:tcPr>
          <w:tcW w:w="3071" w:type="dxa"/>
        </w:tcPr>
        <w:p w14:paraId="38F0AD20" w14:textId="77777777" w:rsidR="00ED7EC4" w:rsidRDefault="00ED7EC4" w:rsidP="00597350">
          <w:pPr>
            <w:pStyle w:val="Bunntekst"/>
            <w:rPr>
              <w:color w:val="008330"/>
              <w:sz w:val="14"/>
              <w:szCs w:val="14"/>
            </w:rPr>
          </w:pPr>
        </w:p>
        <w:p w14:paraId="042E8330" w14:textId="77777777" w:rsidR="00ED7EC4" w:rsidRDefault="00ED7EC4" w:rsidP="00597350">
          <w:pPr>
            <w:pStyle w:val="Bunntekst"/>
            <w:rPr>
              <w:color w:val="008330"/>
              <w:sz w:val="14"/>
              <w:szCs w:val="14"/>
            </w:rPr>
          </w:pPr>
        </w:p>
        <w:p w14:paraId="076B84C2" w14:textId="77777777" w:rsidR="00ED7EC4" w:rsidRPr="00ED7EC4" w:rsidRDefault="00ED7EC4" w:rsidP="00597350">
          <w:pPr>
            <w:pStyle w:val="Bunntekst"/>
            <w:rPr>
              <w:sz w:val="14"/>
              <w:szCs w:val="14"/>
            </w:rPr>
          </w:pPr>
          <w:hyperlink r:id="rId1" w:history="1">
            <w:r w:rsidRPr="00ED7EC4">
              <w:rPr>
                <w:rStyle w:val="Hyperkobling"/>
                <w:color w:val="008330"/>
                <w:sz w:val="14"/>
                <w:szCs w:val="14"/>
              </w:rPr>
              <w:t>Tingvoll kommune</w:t>
            </w:r>
          </w:hyperlink>
        </w:p>
      </w:tc>
    </w:tr>
  </w:tbl>
  <w:p w14:paraId="5DBF68B2" w14:textId="77777777" w:rsidR="00C20809" w:rsidRDefault="00C2080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630FE" w14:textId="77777777" w:rsidR="00387E1C" w:rsidRPr="005F0B81" w:rsidRDefault="00387E1C" w:rsidP="00FC123B">
      <w:pPr>
        <w:spacing w:after="0" w:line="240" w:lineRule="auto"/>
      </w:pPr>
      <w:r w:rsidRPr="005F0B81">
        <w:separator/>
      </w:r>
    </w:p>
  </w:footnote>
  <w:footnote w:type="continuationSeparator" w:id="0">
    <w:p w14:paraId="288EA543" w14:textId="77777777" w:rsidR="00387E1C" w:rsidRPr="005F0B81" w:rsidRDefault="00387E1C" w:rsidP="00FC123B">
      <w:pPr>
        <w:spacing w:after="0" w:line="240" w:lineRule="auto"/>
      </w:pPr>
      <w:r w:rsidRPr="005F0B8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060F" w14:textId="77777777" w:rsidR="00C20809" w:rsidRDefault="00C20809">
    <w:pPr>
      <w:pStyle w:val="Topptekst"/>
    </w:pPr>
    <w:r w:rsidRPr="00C20809">
      <w:rPr>
        <w:noProof/>
      </w:rPr>
      <w:drawing>
        <wp:inline distT="0" distB="0" distL="0" distR="0" wp14:anchorId="3807445B" wp14:editId="09D62909">
          <wp:extent cx="2330450" cy="615366"/>
          <wp:effectExtent l="0" t="0" r="0" b="0"/>
          <wp:docPr id="1698151125" name="Bilde 1" descr="Et bilde som inneholder Font, logo,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129554" name="Bilde 1" descr="Et bilde som inneholder Font, logo,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8702" cy="620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69B9"/>
    <w:multiLevelType w:val="multilevel"/>
    <w:tmpl w:val="A4027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Overskrift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2EE74A2"/>
    <w:multiLevelType w:val="multilevel"/>
    <w:tmpl w:val="22429CB8"/>
    <w:lvl w:ilvl="0">
      <w:start w:val="1"/>
      <w:numFmt w:val="decimal"/>
      <w:pStyle w:val="Overskrift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5304449">
    <w:abstractNumId w:val="1"/>
  </w:num>
  <w:num w:numId="2" w16cid:durableId="198523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ABE"/>
    <w:rsid w:val="000648C5"/>
    <w:rsid w:val="002328C1"/>
    <w:rsid w:val="00326B2D"/>
    <w:rsid w:val="00351DC5"/>
    <w:rsid w:val="00387E1C"/>
    <w:rsid w:val="00494D02"/>
    <w:rsid w:val="004A015D"/>
    <w:rsid w:val="00561ABE"/>
    <w:rsid w:val="005F0B81"/>
    <w:rsid w:val="006252F5"/>
    <w:rsid w:val="007136F5"/>
    <w:rsid w:val="008E3964"/>
    <w:rsid w:val="008E4C29"/>
    <w:rsid w:val="00990A0A"/>
    <w:rsid w:val="00A506E8"/>
    <w:rsid w:val="00A53256"/>
    <w:rsid w:val="00BC58A1"/>
    <w:rsid w:val="00C20809"/>
    <w:rsid w:val="00C8331C"/>
    <w:rsid w:val="00D35026"/>
    <w:rsid w:val="00E368C7"/>
    <w:rsid w:val="00E43ABE"/>
    <w:rsid w:val="00E97B01"/>
    <w:rsid w:val="00ED7EC4"/>
    <w:rsid w:val="00F26382"/>
    <w:rsid w:val="00FC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2D453"/>
  <w15:chartTrackingRefBased/>
  <w15:docId w15:val="{237C5589-E989-490E-BD3C-F75AED87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ublic Sans" w:eastAsiaTheme="minorHAnsi" w:hAnsi="Public Sans" w:cstheme="minorBidi"/>
        <w:kern w:val="2"/>
        <w:sz w:val="24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368C7"/>
    <w:pPr>
      <w:keepNext/>
      <w:keepLines/>
      <w:spacing w:before="240" w:after="0"/>
      <w:outlineLvl w:val="0"/>
    </w:pPr>
    <w:rPr>
      <w:rFonts w:ascii="Aptos" w:eastAsiaTheme="majorEastAsia" w:hAnsi="Aptos" w:cstheme="majorBidi"/>
      <w:b/>
      <w:color w:val="008330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8331C"/>
    <w:pPr>
      <w:keepNext/>
      <w:keepLines/>
      <w:numPr>
        <w:numId w:val="1"/>
      </w:numPr>
      <w:spacing w:before="40" w:after="0"/>
      <w:outlineLvl w:val="1"/>
    </w:pPr>
    <w:rPr>
      <w:rFonts w:ascii="Aptos" w:eastAsiaTheme="majorEastAsia" w:hAnsi="Aptos" w:cstheme="majorBidi"/>
      <w:color w:val="008330"/>
      <w:sz w:val="40"/>
      <w:szCs w:val="3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8331C"/>
    <w:pPr>
      <w:keepNext/>
      <w:keepLines/>
      <w:numPr>
        <w:ilvl w:val="1"/>
        <w:numId w:val="2"/>
      </w:numPr>
      <w:spacing w:before="40" w:after="120"/>
      <w:ind w:left="567" w:hanging="567"/>
      <w:outlineLvl w:val="2"/>
    </w:pPr>
    <w:rPr>
      <w:rFonts w:eastAsiaTheme="majorEastAsia" w:cstheme="majorBidi"/>
      <w:color w:val="008330"/>
      <w:sz w:val="3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C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C123B"/>
  </w:style>
  <w:style w:type="paragraph" w:styleId="Bunntekst">
    <w:name w:val="footer"/>
    <w:basedOn w:val="Normal"/>
    <w:link w:val="BunntekstTegn"/>
    <w:uiPriority w:val="99"/>
    <w:unhideWhenUsed/>
    <w:rsid w:val="00FC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C123B"/>
  </w:style>
  <w:style w:type="table" w:styleId="Tabellrutenett">
    <w:name w:val="Table Grid"/>
    <w:basedOn w:val="Vanligtabell"/>
    <w:uiPriority w:val="39"/>
    <w:rsid w:val="00C20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ED7EC4"/>
    <w:rPr>
      <w:color w:val="0000FF"/>
      <w:u w:val="singl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368C7"/>
    <w:rPr>
      <w:rFonts w:ascii="Aptos" w:eastAsiaTheme="majorEastAsia" w:hAnsi="Aptos" w:cstheme="majorBidi"/>
      <w:b/>
      <w:color w:val="008330"/>
      <w:sz w:val="36"/>
      <w:szCs w:val="3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8331C"/>
    <w:rPr>
      <w:rFonts w:ascii="Aptos" w:eastAsiaTheme="majorEastAsia" w:hAnsi="Aptos" w:cstheme="majorBidi"/>
      <w:color w:val="008330"/>
      <w:sz w:val="40"/>
      <w:szCs w:val="3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8331C"/>
    <w:rPr>
      <w:rFonts w:eastAsiaTheme="majorEastAsia" w:cstheme="majorBidi"/>
      <w:color w:val="008330"/>
      <w:sz w:val="30"/>
      <w:szCs w:val="32"/>
    </w:rPr>
  </w:style>
  <w:style w:type="character" w:styleId="Ulstomtale">
    <w:name w:val="Unresolved Mention"/>
    <w:basedOn w:val="Standardskriftforavsnitt"/>
    <w:uiPriority w:val="99"/>
    <w:semiHidden/>
    <w:unhideWhenUsed/>
    <w:rsid w:val="00990A0A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990A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regjeringen.no/globalassets/upload/fad/vedlegg/konkurransepolitikk/anskaffelser/fortolkningsuttalelse_innsyn_off_ansk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tingvoll.kommune.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ktorkide.sharepoint.com/sites/felles/Tingvoll%20kommune%20maler/Standard%20brevmal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69EEF5AB9574099D1E4714623C5EC" ma:contentTypeVersion="3" ma:contentTypeDescription="Opprett et nytt dokument." ma:contentTypeScope="" ma:versionID="a5df4c0fd367e35354439659dfef2fe3">
  <xsd:schema xmlns:xsd="http://www.w3.org/2001/XMLSchema" xmlns:xs="http://www.w3.org/2001/XMLSchema" xmlns:p="http://schemas.microsoft.com/office/2006/metadata/properties" xmlns:ns2="0b148bc9-d859-403f-b60e-18831aec4100" targetNamespace="http://schemas.microsoft.com/office/2006/metadata/properties" ma:root="true" ma:fieldsID="b211af41a510a1ba2bdeedd3f91c5db1" ns2:_="">
    <xsd:import namespace="0b148bc9-d859-403f-b60e-18831aec41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48bc9-d859-403f-b60e-18831aec41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43608E-E05E-4028-B5A1-B26341902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6FD438-2ADA-4EB7-BE18-883C228974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FB3600-F812-493E-BA88-0829928E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48bc9-d859-403f-b60e-18831aec41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Standard%20brevmal</Template>
  <TotalTime>1</TotalTime>
  <Pages>3</Pages>
  <Words>434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Tingvoll kommune</vt:lpstr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Tingvoll kommune</dc:title>
  <dc:subject/>
  <dc:creator>Ole Lie</dc:creator>
  <cp:keywords/>
  <dc:description/>
  <cp:lastModifiedBy>Anders Næss Søyseth</cp:lastModifiedBy>
  <cp:revision>2</cp:revision>
  <dcterms:created xsi:type="dcterms:W3CDTF">2026-05-04T08:28:00Z</dcterms:created>
  <dcterms:modified xsi:type="dcterms:W3CDTF">2026-05-04T08:28:00Z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0x01010088469EEF5AB9574099D1E4714623C5EC</vt:lpwstr>
  </property>
</Properties>
</file>